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6BCD7" w14:textId="18F802FC" w:rsidR="00FA7ECD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066CE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27C3D">
        <w:rPr>
          <w:b/>
          <w:i/>
          <w:noProof/>
          <w:sz w:val="28"/>
        </w:rPr>
        <w:t>S5-</w:t>
      </w:r>
      <w:r w:rsidR="00DF4EA2">
        <w:rPr>
          <w:b/>
          <w:i/>
          <w:noProof/>
          <w:sz w:val="28"/>
        </w:rPr>
        <w:t>24</w:t>
      </w:r>
      <w:r w:rsidR="001F04E6">
        <w:rPr>
          <w:b/>
          <w:i/>
          <w:noProof/>
          <w:sz w:val="28"/>
        </w:rPr>
        <w:t>2755</w:t>
      </w:r>
      <w:r w:rsidR="00DF4EA2">
        <w:rPr>
          <w:b/>
          <w:i/>
          <w:noProof/>
          <w:sz w:val="28"/>
        </w:rPr>
        <w:t xml:space="preserve"> </w:t>
      </w:r>
    </w:p>
    <w:p w14:paraId="69FD6D32" w14:textId="0F31E31D" w:rsidR="004F2CBA" w:rsidRDefault="00FA7ECD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</w:p>
    <w:p w14:paraId="3A530190" w14:textId="3DCFDAB9" w:rsidR="004F2CBA" w:rsidRPr="00DA53A0" w:rsidRDefault="00C76189" w:rsidP="004F2CBA">
      <w:pPr>
        <w:pStyle w:val="Header"/>
        <w:rPr>
          <w:sz w:val="22"/>
          <w:szCs w:val="22"/>
        </w:rPr>
      </w:pPr>
      <w:r>
        <w:rPr>
          <w:sz w:val="24"/>
        </w:rPr>
        <w:t>Jeju</w:t>
      </w:r>
      <w:r w:rsidR="004F2CBA">
        <w:rPr>
          <w:sz w:val="24"/>
        </w:rPr>
        <w:t xml:space="preserve">, </w:t>
      </w:r>
      <w:r>
        <w:rPr>
          <w:sz w:val="24"/>
        </w:rPr>
        <w:t>South Korea</w:t>
      </w:r>
      <w:r w:rsidR="004F2CBA">
        <w:rPr>
          <w:sz w:val="24"/>
        </w:rPr>
        <w:t xml:space="preserve">, </w:t>
      </w:r>
      <w:r w:rsidR="00E12E1A">
        <w:rPr>
          <w:sz w:val="24"/>
        </w:rPr>
        <w:t>27</w:t>
      </w:r>
      <w:r w:rsidR="004F2CBA">
        <w:rPr>
          <w:sz w:val="24"/>
        </w:rPr>
        <w:t xml:space="preserve"> - </w:t>
      </w:r>
      <w:r w:rsidR="00E12E1A">
        <w:rPr>
          <w:sz w:val="24"/>
        </w:rPr>
        <w:t>31</w:t>
      </w:r>
      <w:r w:rsidR="004F2CBA">
        <w:rPr>
          <w:sz w:val="24"/>
        </w:rPr>
        <w:t xml:space="preserve"> </w:t>
      </w:r>
      <w:r w:rsidR="00E12E1A">
        <w:rPr>
          <w:sz w:val="24"/>
        </w:rPr>
        <w:t>May</w:t>
      </w:r>
      <w:r w:rsidR="004F2CBA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0D3033" w:rsidR="001E41F3" w:rsidRPr="00410371" w:rsidRDefault="001C1B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8C7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fldChar w:fldCharType="end"/>
            </w:r>
            <w:r w:rsidR="00B664F9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35F892" w:rsidR="001E41F3" w:rsidRPr="00410371" w:rsidRDefault="001F04E6" w:rsidP="00547111">
            <w:pPr>
              <w:pStyle w:val="CRCoverPage"/>
              <w:spacing w:after="0"/>
              <w:rPr>
                <w:noProof/>
              </w:rPr>
            </w:pPr>
            <w:r w:rsidRPr="001F04E6">
              <w:rPr>
                <w:b/>
                <w:noProof/>
                <w:sz w:val="28"/>
              </w:rPr>
              <w:t>0084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5556B" w:rsidR="001E41F3" w:rsidRPr="00410371" w:rsidRDefault="009608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08DD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DA78C3" w:rsidR="001E41F3" w:rsidRPr="00410371" w:rsidRDefault="00F775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77575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7</w:t>
            </w:r>
            <w:r w:rsidR="003E24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EACBF2" w:rsidR="00F25D98" w:rsidRDefault="002A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9EC8D3" w:rsidR="00F25D98" w:rsidRDefault="002A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7CEA2C" w:rsidR="001E41F3" w:rsidRDefault="002F7B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</w:t>
            </w:r>
            <w:r w:rsidR="00011098">
              <w:t>7</w:t>
            </w:r>
            <w:r>
              <w:t xml:space="preserve"> CR TS</w:t>
            </w:r>
            <w:r w:rsidR="00B62B38">
              <w:t xml:space="preserve"> 28.</w:t>
            </w:r>
            <w:r w:rsidR="002741D8">
              <w:t>536</w:t>
            </w:r>
            <w:r w:rsidR="00B62B38">
              <w:t xml:space="preserve"> </w:t>
            </w:r>
            <w:r w:rsidR="006F5C5A">
              <w:t>Align attribute types with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6614F" w:rsidR="001E41F3" w:rsidRDefault="002A3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94DAE0" w:rsidR="001E41F3" w:rsidRDefault="006F5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D727C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01B43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C6DB3">
              <w:t>0</w:t>
            </w:r>
            <w:r w:rsidR="006F5C5A">
              <w:t>5</w:t>
            </w:r>
            <w:r w:rsidR="00AE5DD8">
              <w:t>-</w:t>
            </w:r>
            <w:r w:rsidR="006F5C5A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176D0C" w:rsidR="001E41F3" w:rsidRDefault="00205F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3ADD2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73E1">
              <w:t>1</w:t>
            </w:r>
            <w:r w:rsidR="0001109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57F80" w14:textId="77777777" w:rsidR="001E41F3" w:rsidRDefault="00870A9F" w:rsidP="00AC20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attributes aCCLDisallowedList and </w:t>
            </w:r>
            <w:r w:rsidR="007D66ED">
              <w:rPr>
                <w:noProof/>
              </w:rPr>
              <w:t>attributeNameList have the property isOrdered as TrueFalse which is not valid.</w:t>
            </w:r>
          </w:p>
          <w:p w14:paraId="708AA7DE" w14:textId="61793E78" w:rsidR="007D66ED" w:rsidRDefault="007D66ED" w:rsidP="00AC20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attributes </w:t>
            </w:r>
            <w:r w:rsidR="00B16A96">
              <w:rPr>
                <w:noProof/>
              </w:rPr>
              <w:t>assuranceGoalStatusID and assuranceTargetStatusID are documented in the spec as IntegerString, these are changed to String to ali</w:t>
            </w:r>
            <w:r w:rsidR="006266F2">
              <w:rPr>
                <w:noProof/>
              </w:rPr>
              <w:t>gn with stage 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C8B33A" w:rsidR="001E41F3" w:rsidRDefault="006266F2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attribute properties for the above attributes are corrected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0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10A1" w:rsidRDefault="009E10A1" w:rsidP="009E10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98C522" w:rsidR="009E10A1" w:rsidRDefault="006266F2" w:rsidP="009E10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Leads to incorrect implementation</w:t>
            </w:r>
          </w:p>
        </w:tc>
      </w:tr>
      <w:tr w:rsidR="009E10A1" w14:paraId="034AF533" w14:textId="77777777" w:rsidTr="00547111">
        <w:tc>
          <w:tcPr>
            <w:tcW w:w="2694" w:type="dxa"/>
            <w:gridSpan w:val="2"/>
          </w:tcPr>
          <w:p w14:paraId="39D9EB5B" w14:textId="77777777" w:rsidR="009E10A1" w:rsidRDefault="009E10A1" w:rsidP="009E10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E10A1" w:rsidRDefault="009E10A1" w:rsidP="009E10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0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E10A1" w:rsidRDefault="009E10A1" w:rsidP="009E10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C49DF9" w:rsidR="009E10A1" w:rsidRDefault="00586EA3" w:rsidP="009E10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4.1.2.4.1</w:t>
            </w:r>
          </w:p>
        </w:tc>
      </w:tr>
      <w:tr w:rsidR="009E10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E10A1" w:rsidRDefault="009E10A1" w:rsidP="009E10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E10A1" w:rsidRDefault="009E10A1" w:rsidP="009E10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0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E10A1" w:rsidRDefault="009E10A1" w:rsidP="009E10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E10A1" w:rsidRDefault="009E10A1" w:rsidP="009E1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E10A1" w:rsidRDefault="009E10A1" w:rsidP="009E1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E10A1" w:rsidRDefault="009E10A1" w:rsidP="009E10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E10A1" w:rsidRDefault="009E10A1" w:rsidP="009E10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10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10A1" w:rsidRDefault="009E10A1" w:rsidP="009E10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E10A1" w:rsidRDefault="009E10A1" w:rsidP="009E1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50561F" w:rsidR="009E10A1" w:rsidRDefault="009E10A1" w:rsidP="009E1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E10A1" w:rsidRDefault="009E10A1" w:rsidP="009E10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E10A1" w:rsidRDefault="009E10A1" w:rsidP="009E10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10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E10A1" w:rsidRDefault="009E10A1" w:rsidP="009E10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E10A1" w:rsidRDefault="009E10A1" w:rsidP="009E1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4C126" w:rsidR="009E10A1" w:rsidRDefault="009E10A1" w:rsidP="009E1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E10A1" w:rsidRDefault="009E10A1" w:rsidP="009E10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E10A1" w:rsidRDefault="009E10A1" w:rsidP="009E10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10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E10A1" w:rsidRDefault="009E10A1" w:rsidP="009E10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E10A1" w:rsidRDefault="009E10A1" w:rsidP="009E1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29922" w:rsidR="009E10A1" w:rsidRDefault="009E10A1" w:rsidP="009E1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E10A1" w:rsidRDefault="009E10A1" w:rsidP="009E10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E10A1" w:rsidRDefault="009E10A1" w:rsidP="009E10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10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E10A1" w:rsidRDefault="009E10A1" w:rsidP="009E10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E10A1" w:rsidRDefault="009E10A1" w:rsidP="009E10A1">
            <w:pPr>
              <w:pStyle w:val="CRCoverPage"/>
              <w:spacing w:after="0"/>
              <w:rPr>
                <w:noProof/>
              </w:rPr>
            </w:pPr>
          </w:p>
        </w:tc>
      </w:tr>
      <w:tr w:rsidR="009E10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E10A1" w:rsidRDefault="009E10A1" w:rsidP="009E10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E10A1" w:rsidRDefault="009E10A1" w:rsidP="009E10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10A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E10A1" w:rsidRPr="008863B9" w:rsidRDefault="009E10A1" w:rsidP="009E10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E10A1" w:rsidRPr="008863B9" w:rsidRDefault="009E10A1" w:rsidP="009E10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10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E10A1" w:rsidRDefault="009E10A1" w:rsidP="009E10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E10A1" w:rsidRDefault="009E10A1" w:rsidP="009E10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081F" w14:paraId="58CA2994" w14:textId="77777777" w:rsidTr="00CC08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81CEB" w14:textId="77777777" w:rsidR="00CC081F" w:rsidRDefault="00CC0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  <w:bookmarkEnd w:id="1"/>
    </w:tbl>
    <w:p w14:paraId="68C9CD36" w14:textId="77777777" w:rsidR="001E41F3" w:rsidRDefault="001E41F3">
      <w:pPr>
        <w:rPr>
          <w:noProof/>
        </w:rPr>
      </w:pPr>
    </w:p>
    <w:p w14:paraId="579B19DD" w14:textId="77777777" w:rsidR="00213714" w:rsidRPr="00F6081B" w:rsidRDefault="00213714" w:rsidP="00213714">
      <w:pPr>
        <w:pStyle w:val="Heading4"/>
      </w:pPr>
      <w:bookmarkStart w:id="2" w:name="_Toc43213077"/>
      <w:bookmarkStart w:id="3" w:name="_Toc43290122"/>
      <w:bookmarkStart w:id="4" w:name="_Toc51593032"/>
      <w:bookmarkStart w:id="5" w:name="_Toc58512758"/>
      <w:bookmarkStart w:id="6" w:name="_Toc155085922"/>
      <w:r w:rsidRPr="00F6081B">
        <w:t>4.1.2.4</w:t>
      </w:r>
      <w:r w:rsidRPr="00F6081B">
        <w:tab/>
        <w:t>Attribute definitions</w:t>
      </w:r>
      <w:bookmarkEnd w:id="2"/>
      <w:bookmarkEnd w:id="3"/>
      <w:bookmarkEnd w:id="4"/>
      <w:bookmarkEnd w:id="5"/>
      <w:bookmarkEnd w:id="6"/>
    </w:p>
    <w:p w14:paraId="743C265F" w14:textId="77777777" w:rsidR="00213714" w:rsidRPr="00F6081B" w:rsidRDefault="00213714" w:rsidP="00213714">
      <w:pPr>
        <w:pStyle w:val="Heading5"/>
        <w:rPr>
          <w:lang w:eastAsia="zh-CN"/>
        </w:rPr>
      </w:pPr>
      <w:bookmarkStart w:id="7" w:name="_Toc43213078"/>
      <w:bookmarkStart w:id="8" w:name="_Toc43290123"/>
      <w:bookmarkStart w:id="9" w:name="_Toc51593033"/>
      <w:bookmarkStart w:id="10" w:name="_Toc58512759"/>
      <w:bookmarkStart w:id="11" w:name="_Toc155085923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7"/>
      <w:bookmarkEnd w:id="8"/>
      <w:bookmarkEnd w:id="9"/>
      <w:bookmarkEnd w:id="10"/>
      <w:bookmarkEnd w:id="11"/>
    </w:p>
    <w:p w14:paraId="42990AB7" w14:textId="77777777" w:rsidR="00213714" w:rsidRDefault="00213714" w:rsidP="00213714">
      <w:r w:rsidRPr="00F6081B">
        <w:t>The following table defines the properties of attributes that are specified in the present document.</w:t>
      </w:r>
    </w:p>
    <w:p w14:paraId="043CE03B" w14:textId="77777777" w:rsidR="00213714" w:rsidRPr="00F6081B" w:rsidRDefault="00213714" w:rsidP="00213714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213714" w:rsidRPr="00F6081B" w14:paraId="2EEC1BCB" w14:textId="77777777" w:rsidTr="00405FC9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2E72F16E" w14:textId="77777777" w:rsidR="00213714" w:rsidRPr="00F6081B" w:rsidRDefault="00213714" w:rsidP="00405FC9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0AA4D312" w14:textId="77777777" w:rsidR="00213714" w:rsidRPr="00F6081B" w:rsidRDefault="00213714" w:rsidP="00405FC9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7041FF4D" w14:textId="77777777" w:rsidR="00213714" w:rsidRPr="00F6081B" w:rsidRDefault="00213714" w:rsidP="00405FC9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213714" w:rsidRPr="00F6081B" w14:paraId="79712239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0719" w14:textId="77777777" w:rsidR="00213714" w:rsidRPr="00B8395E" w:rsidRDefault="00213714" w:rsidP="00405FC9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2772" w14:textId="77777777" w:rsidR="00213714" w:rsidRPr="00F6081B" w:rsidRDefault="00213714" w:rsidP="00405FC9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0D4A0055" w14:textId="77777777" w:rsidR="00213714" w:rsidRPr="00F6081B" w:rsidRDefault="00213714" w:rsidP="00405FC9">
            <w:pPr>
              <w:pStyle w:val="TAL"/>
              <w:rPr>
                <w:color w:val="000000"/>
              </w:rPr>
            </w:pPr>
          </w:p>
          <w:p w14:paraId="6AFB6E08" w14:textId="77777777" w:rsidR="00213714" w:rsidRPr="00F6081B" w:rsidRDefault="00213714" w:rsidP="00405FC9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Preparation, Commissioning, Operation and Decommissioning. </w:t>
            </w:r>
          </w:p>
          <w:p w14:paraId="4AB908BD" w14:textId="77777777" w:rsidR="00213714" w:rsidRPr="00F6081B" w:rsidRDefault="00213714" w:rsidP="00405FC9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20CA" w14:textId="77777777" w:rsidR="00213714" w:rsidRPr="008F747C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55A3AEF6" w14:textId="77777777" w:rsidR="00213714" w:rsidRPr="008F747C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37BFB72" w14:textId="77777777" w:rsidR="00213714" w:rsidRPr="008F747C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6A035B" w14:textId="77777777" w:rsidR="00213714" w:rsidRPr="008F747C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0F83B6" w14:textId="77777777" w:rsidR="00213714" w:rsidRPr="008F747C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 xml:space="preserve">NULL </w:t>
            </w:r>
          </w:p>
          <w:p w14:paraId="2A3CCC2A" w14:textId="77777777" w:rsidR="00213714" w:rsidRPr="008F747C" w:rsidRDefault="00213714" w:rsidP="00405FC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F747C">
              <w:rPr>
                <w:rFonts w:cs="Arial"/>
                <w:szCs w:val="18"/>
              </w:rPr>
              <w:t>isNullable</w:t>
            </w:r>
            <w:proofErr w:type="spellEnd"/>
            <w:r w:rsidRPr="008F747C">
              <w:rPr>
                <w:rFonts w:cs="Arial"/>
                <w:szCs w:val="18"/>
              </w:rPr>
              <w:t>: False</w:t>
            </w:r>
          </w:p>
        </w:tc>
      </w:tr>
      <w:tr w:rsidR="00213714" w:rsidRPr="00F6081B" w14:paraId="4CD04628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E30A" w14:textId="77777777" w:rsidR="00213714" w:rsidRPr="00F6081B" w:rsidRDefault="00213714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B3B3" w14:textId="77777777" w:rsidR="00213714" w:rsidRDefault="00213714" w:rsidP="00405FC9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and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The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assuranceTargetName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 xml:space="preserve">uniquely identifies the name of an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instance in corresponding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instance.</w:t>
            </w:r>
          </w:p>
          <w:p w14:paraId="350EB54A" w14:textId="77777777" w:rsidR="00213714" w:rsidRPr="00F6081B" w:rsidRDefault="00213714" w:rsidP="00405FC9">
            <w:pPr>
              <w:pStyle w:val="TAL"/>
            </w:pPr>
            <w:r>
              <w:t xml:space="preserve">The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proofErr w:type="spellEnd"/>
            <w:r>
              <w:t xml:space="preserve"> shall be equal to the name of an attribute in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.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 is identified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BADE" w14:textId="77777777" w:rsidR="00213714" w:rsidRPr="002B15AA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1106881B" w14:textId="77777777" w:rsidR="00213714" w:rsidRPr="002B15AA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2A022CA" w14:textId="77777777" w:rsidR="00213714" w:rsidRPr="002B15AA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6374F4" w14:textId="77777777" w:rsidR="00213714" w:rsidRPr="002B15AA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8A78C0" w14:textId="77777777" w:rsidR="00213714" w:rsidRPr="002B15AA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9473BDC" w14:textId="77777777" w:rsidR="00213714" w:rsidRPr="008F747C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13714" w:rsidRPr="00F6081B" w14:paraId="2CC8FE47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4133" w14:textId="77777777" w:rsidR="00213714" w:rsidRPr="00F6081B" w:rsidRDefault="00213714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251C" w14:textId="77777777" w:rsidR="00213714" w:rsidRPr="00F6081B" w:rsidRDefault="00213714" w:rsidP="00405FC9">
            <w:pPr>
              <w:pStyle w:val="TAL"/>
            </w:pPr>
            <w:r>
              <w:t xml:space="preserve">The value of the attribute which is part of </w:t>
            </w:r>
            <w:proofErr w:type="spellStart"/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6614" w14:textId="77777777" w:rsidR="00213714" w:rsidRPr="002B15AA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F871556" w14:textId="77777777" w:rsidR="00213714" w:rsidRPr="002B15AA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C4A58B0" w14:textId="77777777" w:rsidR="00213714" w:rsidRPr="002B15AA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39269E" w14:textId="77777777" w:rsidR="00213714" w:rsidRPr="002B15AA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8B243C" w14:textId="77777777" w:rsidR="00213714" w:rsidRPr="002B15AA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6F9EB69" w14:textId="77777777" w:rsidR="00213714" w:rsidRPr="008F747C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13714" w:rsidRPr="00F6081B" w14:paraId="10DDA8F9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A92F" w14:textId="77777777" w:rsidR="00213714" w:rsidRPr="00F6081B" w:rsidRDefault="00213714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3D2C" w14:textId="77777777" w:rsidR="00213714" w:rsidRPr="00F6081B" w:rsidRDefault="00213714" w:rsidP="00405FC9">
            <w:pPr>
              <w:pStyle w:val="TAL"/>
            </w:pPr>
            <w:r>
              <w:t xml:space="preserve">This is an attribute containing a list of </w:t>
            </w:r>
            <w:proofErr w:type="spellStart"/>
            <w:r w:rsidRPr="00EA4CE6">
              <w:t>AssuranceTarget</w:t>
            </w:r>
            <w:proofErr w:type="spellEnd"/>
            <w:r w:rsidRPr="00EA4CE6">
              <w:t xml:space="preserve">(s) </w:t>
            </w:r>
            <w:r>
              <w:t xml:space="preserve">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BDAB" w14:textId="77777777" w:rsidR="00213714" w:rsidRPr="002B15AA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  <w:proofErr w:type="spellEnd"/>
          </w:p>
          <w:p w14:paraId="7E5E062F" w14:textId="77777777" w:rsidR="00213714" w:rsidRPr="002B15AA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78203AB2" w14:textId="77777777" w:rsidR="00213714" w:rsidRPr="002B15AA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778C829" w14:textId="77777777" w:rsidR="00213714" w:rsidRPr="002B15AA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3FA38C5C" w14:textId="77777777" w:rsidR="00213714" w:rsidRPr="002B15AA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04C797F" w14:textId="77777777" w:rsidR="00213714" w:rsidRPr="008F747C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13714" w:rsidRPr="00F6081B" w14:paraId="2EF1D6E2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15E7" w14:textId="77777777" w:rsidR="00213714" w:rsidRPr="00F6081B" w:rsidRDefault="00213714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FEAA" w14:textId="77777777" w:rsidR="00213714" w:rsidRDefault="00213714" w:rsidP="00405FC9">
            <w:pPr>
              <w:pStyle w:val="TAL"/>
              <w:rPr>
                <w:rFonts w:ascii="Courier New" w:hAnsi="Courier New" w:cs="Courier New"/>
              </w:rPr>
            </w:pPr>
            <w:r w:rsidRPr="00F6081B">
              <w:t xml:space="preserve">It indicates the </w:t>
            </w:r>
            <w:bookmarkStart w:id="12" w:name="OLE_LINK9"/>
            <w:r w:rsidRPr="00E63746">
              <w:t>observation period</w:t>
            </w:r>
            <w:bookmarkEnd w:id="12"/>
            <w:r w:rsidRPr="00E63746">
              <w:t xml:space="preserve"> of </w:t>
            </w:r>
            <w:bookmarkStart w:id="13" w:name="OLE_LINK12"/>
            <w:proofErr w:type="spellStart"/>
            <w:r w:rsidRPr="0041095B">
              <w:rPr>
                <w:rFonts w:ascii="Courier New" w:hAnsi="Courier New" w:cs="Courier New"/>
              </w:rPr>
              <w:t>assuranceGoal</w:t>
            </w:r>
            <w:bookmarkEnd w:id="13"/>
            <w:r w:rsidRPr="0041095B">
              <w:rPr>
                <w:rFonts w:ascii="Courier New" w:hAnsi="Courier New" w:cs="Courier New"/>
              </w:rPr>
              <w:t>StatusObserved</w:t>
            </w:r>
            <w:proofErr w:type="spellEnd"/>
            <w:r w:rsidRPr="00E63746">
              <w:t xml:space="preserve"> and </w:t>
            </w:r>
            <w:proofErr w:type="spellStart"/>
            <w:r w:rsidRPr="0041095B">
              <w:rPr>
                <w:rFonts w:ascii="Courier New" w:hAnsi="Courier New" w:cs="Courier New"/>
              </w:rPr>
              <w:t>assuranceGoalStatusPredicted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7BA29134" w14:textId="77777777" w:rsidR="00213714" w:rsidRDefault="00213714" w:rsidP="00405FC9">
            <w:pPr>
              <w:pStyle w:val="TAL"/>
            </w:pPr>
          </w:p>
          <w:p w14:paraId="26A962BE" w14:textId="77777777" w:rsidR="00213714" w:rsidRPr="00F6081B" w:rsidRDefault="00213714" w:rsidP="00405FC9">
            <w:pPr>
              <w:pStyle w:val="TAL"/>
            </w:pPr>
            <w:r>
              <w:rPr>
                <w:lang w:eastAsia="zh-CN"/>
              </w:rPr>
              <w:t>The a</w:t>
            </w:r>
            <w:r w:rsidRPr="00D55117">
              <w:rPr>
                <w:lang w:eastAsia="zh-CN"/>
              </w:rPr>
              <w:t>ssurance goal will be observed</w:t>
            </w:r>
            <w:r>
              <w:rPr>
                <w:lang w:eastAsia="zh-CN"/>
              </w:rPr>
              <w:t xml:space="preserve"> from the start of each observation </w:t>
            </w:r>
            <w:proofErr w:type="gramStart"/>
            <w:r>
              <w:rPr>
                <w:lang w:eastAsia="zh-CN"/>
              </w:rPr>
              <w:t>period,  then</w:t>
            </w:r>
            <w:proofErr w:type="gramEnd"/>
            <w:r>
              <w:rPr>
                <w:lang w:eastAsia="zh-CN"/>
              </w:rPr>
              <w:t xml:space="preserve"> at the end of each observation period, </w:t>
            </w:r>
            <w:r w:rsidRPr="00D55117">
              <w:rPr>
                <w:lang w:eastAsia="zh-CN"/>
              </w:rPr>
              <w:t xml:space="preserve">the value for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assuranceGoalStatusObserved</w:t>
            </w:r>
            <w:proofErr w:type="spellEnd"/>
            <w:r w:rsidRPr="00D55117">
              <w:rPr>
                <w:lang w:eastAsia="zh-CN"/>
              </w:rPr>
              <w:t xml:space="preserve"> and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assuranceGoalStatusPredicted</w:t>
            </w:r>
            <w:proofErr w:type="spellEnd"/>
            <w:r w:rsidRPr="00D55117">
              <w:rPr>
                <w:rFonts w:ascii="Courier New" w:hAnsi="Courier New" w:cs="Courier New"/>
              </w:rPr>
              <w:t xml:space="preserve"> </w:t>
            </w:r>
            <w:r w:rsidRPr="00D55117">
              <w:rPr>
                <w:lang w:eastAsia="zh-CN"/>
              </w:rPr>
              <w:t xml:space="preserve">will be </w:t>
            </w:r>
            <w:r>
              <w:rPr>
                <w:lang w:eastAsia="zh-CN"/>
              </w:rPr>
              <w:t xml:space="preserve">derived and </w:t>
            </w:r>
            <w:r w:rsidRPr="00D55117">
              <w:rPr>
                <w:lang w:eastAsia="zh-CN"/>
              </w:rPr>
              <w:t>configured</w:t>
            </w:r>
            <w:r>
              <w:rPr>
                <w:lang w:eastAsia="zh-CN"/>
              </w:rPr>
              <w:t>.</w:t>
            </w:r>
            <w:r w:rsidRPr="00F6081B">
              <w:t xml:space="preserve"> </w:t>
            </w:r>
          </w:p>
          <w:p w14:paraId="4B3DC766" w14:textId="77777777" w:rsidR="00213714" w:rsidRPr="00F6081B" w:rsidRDefault="00213714" w:rsidP="00405FC9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1C176C9F" w14:textId="77777777" w:rsidR="00213714" w:rsidRPr="00F6081B" w:rsidRDefault="00213714" w:rsidP="00405FC9">
            <w:pPr>
              <w:pStyle w:val="TAL"/>
            </w:pPr>
          </w:p>
          <w:p w14:paraId="49AEDE10" w14:textId="77777777" w:rsidR="00213714" w:rsidRPr="00F6081B" w:rsidRDefault="00213714" w:rsidP="00405FC9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DE88" w14:textId="77777777" w:rsidR="00213714" w:rsidRPr="008F747C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82AF5A0" w14:textId="77777777" w:rsidR="00213714" w:rsidRPr="008F747C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31DDC62" w14:textId="77777777" w:rsidR="00213714" w:rsidRPr="008F747C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9C6C9A" w14:textId="77777777" w:rsidR="00213714" w:rsidRPr="008F747C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FF10FB" w14:textId="77777777" w:rsidR="00213714" w:rsidRPr="008F747C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63B6081" w14:textId="77777777" w:rsidR="00213714" w:rsidRPr="008F747C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13714" w:rsidRPr="00F6081B" w14:paraId="11AFD753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616A" w14:textId="77777777" w:rsidR="00213714" w:rsidRPr="00B8395E" w:rsidRDefault="00213714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D3A8" w14:textId="77777777" w:rsidR="00213714" w:rsidRDefault="00213714" w:rsidP="00405FC9">
            <w:pPr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. 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assuranceTargetStatusObserved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 xml:space="preserve">FULFILLED. </w:t>
            </w:r>
          </w:p>
          <w:p w14:paraId="51AABE0E" w14:textId="77777777" w:rsidR="00213714" w:rsidRDefault="00213714" w:rsidP="00405FC9"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1E49F9D4" w14:textId="77777777" w:rsidR="00213714" w:rsidRDefault="00213714" w:rsidP="00405FC9">
            <w:pPr>
              <w:spacing w:after="0"/>
            </w:pPr>
          </w:p>
          <w:p w14:paraId="1701EC38" w14:textId="77777777" w:rsidR="00213714" w:rsidRDefault="00213714" w:rsidP="00405FC9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 w:rsidRPr="008279DD">
              <w:rPr>
                <w:rFonts w:cs="Arial"/>
                <w:szCs w:val="18"/>
              </w:rPr>
              <w:t>"NO_</w:t>
            </w:r>
            <w:proofErr w:type="gramStart"/>
            <w:r w:rsidRPr="008279DD">
              <w:rPr>
                <w:rFonts w:cs="Arial"/>
                <w:szCs w:val="18"/>
              </w:rPr>
              <w:t>REPORT ,</w:t>
            </w:r>
            <w:proofErr w:type="gramEnd"/>
            <w:r>
              <w:rPr>
                <w:rFonts w:cs="Arial"/>
                <w:szCs w:val="18"/>
              </w:rPr>
              <w:t xml:space="preserve">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  <w:p w14:paraId="3FCFEEA5" w14:textId="77777777" w:rsidR="00213714" w:rsidRDefault="00213714" w:rsidP="00405FC9">
            <w:pPr>
              <w:pStyle w:val="TAL"/>
            </w:pPr>
          </w:p>
          <w:p w14:paraId="270302AA" w14:textId="77777777" w:rsidR="00213714" w:rsidRPr="00F6081B" w:rsidRDefault="00213714" w:rsidP="00405FC9">
            <w:pPr>
              <w:pStyle w:val="EditorsNote"/>
            </w:pPr>
            <w:r>
              <w:t xml:space="preserve">Editor’s Note: Whether a more </w:t>
            </w:r>
            <w:proofErr w:type="spellStart"/>
            <w:r>
              <w:t>suiteable</w:t>
            </w:r>
            <w:proofErr w:type="spellEnd"/>
            <w:r>
              <w:t xml:space="preserve"> phrase for NO_REPLY is needed is FFS.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FB9D" w14:textId="77777777" w:rsidR="00213714" w:rsidRPr="008F747C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D86974A" w14:textId="77777777" w:rsidR="00213714" w:rsidRPr="008F747C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F66E93F" w14:textId="77777777" w:rsidR="00213714" w:rsidRPr="008F747C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A0ED701" w14:textId="77777777" w:rsidR="00213714" w:rsidRPr="008F747C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5AEEEB" w14:textId="77777777" w:rsidR="00213714" w:rsidRPr="008F747C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98C97FF" w14:textId="77777777" w:rsidR="00213714" w:rsidRPr="008F747C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13714" w:rsidRPr="00F6081B" w14:paraId="3F942E56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3BC8" w14:textId="77777777" w:rsidR="00213714" w:rsidRPr="00B8395E" w:rsidRDefault="00213714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3D13" w14:textId="77777777" w:rsidR="00213714" w:rsidRDefault="00213714" w:rsidP="00405FC9">
            <w:pPr>
              <w:spacing w:after="0"/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proofErr w:type="gram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>.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  <w:r>
              <w:t xml:space="preserve">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assuranceTargetStatusPredicted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74F1DE70" w14:textId="77777777" w:rsidR="00213714" w:rsidRDefault="00213714" w:rsidP="00405FC9">
            <w:pPr>
              <w:spacing w:after="0"/>
              <w:rPr>
                <w:rFonts w:cs="Arial"/>
                <w:szCs w:val="18"/>
              </w:rPr>
            </w:pPr>
          </w:p>
          <w:p w14:paraId="7DEF5509" w14:textId="77777777" w:rsidR="00213714" w:rsidRDefault="00213714" w:rsidP="00405FC9">
            <w:pPr>
              <w:spacing w:after="0"/>
            </w:pPr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619E3F44" w14:textId="77777777" w:rsidR="00213714" w:rsidRDefault="00213714" w:rsidP="00405FC9">
            <w:pPr>
              <w:spacing w:after="0"/>
            </w:pPr>
          </w:p>
          <w:p w14:paraId="0EEDFD6E" w14:textId="77777777" w:rsidR="00213714" w:rsidRDefault="00213714" w:rsidP="00405FC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>
              <w:rPr>
                <w:rFonts w:cs="Arial"/>
                <w:szCs w:val="18"/>
              </w:rPr>
              <w:t>NO_REPORT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, </w:t>
            </w:r>
            <w:r w:rsidRPr="002B15AA">
              <w:rPr>
                <w:rFonts w:cs="Arial"/>
                <w:szCs w:val="18"/>
              </w:rPr>
              <w:t>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.</w:t>
            </w:r>
          </w:p>
          <w:p w14:paraId="5B2023C0" w14:textId="77777777" w:rsidR="00213714" w:rsidRDefault="00213714" w:rsidP="00405FC9">
            <w:pPr>
              <w:pStyle w:val="TAL"/>
              <w:rPr>
                <w:rFonts w:cs="Arial"/>
                <w:szCs w:val="18"/>
              </w:rPr>
            </w:pPr>
          </w:p>
          <w:p w14:paraId="7B085ED4" w14:textId="77777777" w:rsidR="00213714" w:rsidRPr="00F6081B" w:rsidRDefault="00213714" w:rsidP="00405FC9">
            <w:pPr>
              <w:pStyle w:val="EditorsNote"/>
            </w:pPr>
            <w:r>
              <w:t xml:space="preserve">Editor’s Note: Whether a more </w:t>
            </w:r>
            <w:proofErr w:type="spellStart"/>
            <w:r>
              <w:t>suiteable</w:t>
            </w:r>
            <w:proofErr w:type="spellEnd"/>
            <w:r>
              <w:t xml:space="preserve"> phrase for NO_REPLY is needed is FFS.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E24E" w14:textId="77777777" w:rsidR="00213714" w:rsidRPr="008F747C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7388469" w14:textId="77777777" w:rsidR="00213714" w:rsidRPr="008F747C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E3C5ADB" w14:textId="77777777" w:rsidR="00213714" w:rsidRPr="008F747C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764B91" w14:textId="77777777" w:rsidR="00213714" w:rsidRPr="008F747C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13DC282" w14:textId="77777777" w:rsidR="00213714" w:rsidRPr="008F747C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95BBDFC" w14:textId="77777777" w:rsidR="00213714" w:rsidRPr="008F747C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13714" w:rsidRPr="00F6081B" w14:paraId="5734C254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5F27" w14:textId="77777777" w:rsidR="00213714" w:rsidRPr="00771FA2" w:rsidRDefault="00213714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20B3" w14:textId="77777777" w:rsidR="00213714" w:rsidRDefault="00213714" w:rsidP="00405F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observed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6FF86271" w14:textId="77777777" w:rsidR="00213714" w:rsidRDefault="00213714" w:rsidP="00405FC9">
            <w:pPr>
              <w:spacing w:after="0"/>
              <w:rPr>
                <w:lang w:val="en-US"/>
              </w:rPr>
            </w:pPr>
          </w:p>
          <w:p w14:paraId="26E58D14" w14:textId="77777777" w:rsidR="00213714" w:rsidRDefault="00213714" w:rsidP="00405FC9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EDD7" w14:textId="77777777" w:rsidR="00213714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7AEE2612" w14:textId="77777777" w:rsidR="00213714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1D377FFF" w14:textId="77777777" w:rsidR="00213714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75360C0F" w14:textId="77777777" w:rsidR="00213714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3579A505" w14:textId="77777777" w:rsidR="00213714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16BC772D" w14:textId="77777777" w:rsidR="00213714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213714" w:rsidRPr="00F6081B" w14:paraId="113A30E8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E736" w14:textId="77777777" w:rsidR="00213714" w:rsidRPr="00771FA2" w:rsidRDefault="00213714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BC29" w14:textId="77777777" w:rsidR="00213714" w:rsidRDefault="00213714" w:rsidP="00405F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predicted future target fulfilment to the </w:t>
            </w:r>
            <w:proofErr w:type="spellStart"/>
            <w:proofErr w:type="gram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proofErr w:type="gramEnd"/>
            <w:r>
              <w:rPr>
                <w:lang w:val="en-US"/>
              </w:rPr>
              <w:t xml:space="preserve"> </w:t>
            </w:r>
          </w:p>
          <w:p w14:paraId="39B05DEA" w14:textId="77777777" w:rsidR="00213714" w:rsidRDefault="00213714" w:rsidP="00405FC9">
            <w:pPr>
              <w:spacing w:after="0"/>
              <w:rPr>
                <w:lang w:val="en-US"/>
              </w:rPr>
            </w:pPr>
          </w:p>
          <w:p w14:paraId="3E0FBEDD" w14:textId="77777777" w:rsidR="00213714" w:rsidRDefault="00213714" w:rsidP="00405FC9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EA7D" w14:textId="77777777" w:rsidR="00213714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6645C52E" w14:textId="77777777" w:rsidR="00213714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1DAA54A6" w14:textId="77777777" w:rsidR="00213714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2A7E1D1A" w14:textId="77777777" w:rsidR="00213714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432F3C25" w14:textId="77777777" w:rsidR="00213714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06233F25" w14:textId="77777777" w:rsidR="00213714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213714" w:rsidRPr="00F6081B" w14:paraId="201F7865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EC2F" w14:textId="77777777" w:rsidR="00213714" w:rsidRPr="00771FA2" w:rsidRDefault="00213714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6784" w14:textId="77777777" w:rsidR="00213714" w:rsidRDefault="00213714" w:rsidP="00405FC9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25BF" w14:textId="77777777" w:rsidR="00213714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7CF7D9D0" w14:textId="77777777" w:rsidR="00213714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B6C0110" w14:textId="77777777" w:rsidR="00213714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71B070" w14:textId="77777777" w:rsidR="00213714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98A6232" w14:textId="77777777" w:rsidR="00213714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CE60A20" w14:textId="77777777" w:rsidR="00213714" w:rsidRPr="008F747C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13714" w:rsidRPr="00F6081B" w14:paraId="0801F4B0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7D73" w14:textId="77777777" w:rsidR="00213714" w:rsidRPr="00771FA2" w:rsidRDefault="00213714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9EEA" w14:textId="77777777" w:rsidR="00213714" w:rsidRDefault="00213714" w:rsidP="00405FC9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2D7B" w14:textId="77777777" w:rsidR="00213714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2A49A38C" w14:textId="77777777" w:rsidR="00213714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613FFDC" w14:textId="77777777" w:rsidR="00213714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4B7822" w14:textId="77777777" w:rsidR="00213714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4C88B0" w14:textId="77777777" w:rsidR="00213714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D24CE0E" w14:textId="77777777" w:rsidR="00213714" w:rsidRPr="008F747C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13714" w:rsidRPr="00F6081B" w14:paraId="08821972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B251" w14:textId="77777777" w:rsidR="00213714" w:rsidRPr="00771FA2" w:rsidRDefault="00213714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operationalState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B7FA" w14:textId="77777777" w:rsidR="00213714" w:rsidRPr="00C6611C" w:rsidRDefault="00213714" w:rsidP="00405FC9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(Enabled)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(Disabled).</w:t>
            </w:r>
          </w:p>
          <w:p w14:paraId="0EE3B08A" w14:textId="77777777" w:rsidR="00213714" w:rsidRPr="00E35343" w:rsidRDefault="00213714" w:rsidP="00405FC9">
            <w:pPr>
              <w:pStyle w:val="TAL"/>
              <w:ind w:left="720"/>
              <w:rPr>
                <w:lang w:val="en-US"/>
              </w:rPr>
            </w:pPr>
          </w:p>
          <w:p w14:paraId="4FF852E2" w14:textId="77777777" w:rsidR="00213714" w:rsidRDefault="00213714" w:rsidP="00405FC9">
            <w:pPr>
              <w:pStyle w:val="TAL"/>
              <w:rPr>
                <w:lang w:val="en-US"/>
              </w:rPr>
            </w:pPr>
            <w:r w:rsidRPr="00E35343">
              <w:rPr>
                <w:lang w:val="en-US"/>
              </w:rPr>
              <w:t>Allowed values; Enabled/Disabled</w:t>
            </w:r>
          </w:p>
          <w:p w14:paraId="04907D26" w14:textId="77777777" w:rsidR="00213714" w:rsidRDefault="00213714" w:rsidP="00405FC9">
            <w:pPr>
              <w:pStyle w:val="TAL"/>
              <w:rPr>
                <w:lang w:val="en-US"/>
              </w:rPr>
            </w:pPr>
          </w:p>
          <w:p w14:paraId="361DD480" w14:textId="77777777" w:rsidR="00213714" w:rsidRPr="002B15AA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316E0718" w14:textId="77777777" w:rsidR="00213714" w:rsidRPr="002B15AA" w:rsidRDefault="00213714" w:rsidP="00405FC9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5130054" w14:textId="77777777" w:rsidR="00213714" w:rsidRPr="00F6081B" w:rsidRDefault="00213714" w:rsidP="00405FC9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83D7" w14:textId="77777777" w:rsidR="00213714" w:rsidRPr="002B15AA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1FCE831C" w14:textId="77777777" w:rsidR="00213714" w:rsidRPr="002B15AA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0887EE5" w14:textId="77777777" w:rsidR="00213714" w:rsidRPr="002B15AA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78FA19" w14:textId="77777777" w:rsidR="00213714" w:rsidRPr="002B15AA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F1F61ED" w14:textId="77777777" w:rsidR="00213714" w:rsidRPr="002B15AA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71FCC0EC" w14:textId="77777777" w:rsidR="00213714" w:rsidRPr="008F747C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213714" w:rsidRPr="00F6081B" w14:paraId="6A4DF4BB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D9B3" w14:textId="77777777" w:rsidR="00213714" w:rsidRPr="00771FA2" w:rsidRDefault="00213714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administrativeState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4CBE" w14:textId="77777777" w:rsidR="00213714" w:rsidRPr="00C6611C" w:rsidRDefault="00213714" w:rsidP="00405FC9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 xml:space="preserve">. The administrative state is set by the </w:t>
            </w:r>
            <w:proofErr w:type="spellStart"/>
            <w:r>
              <w:t>MnS</w:t>
            </w:r>
            <w:proofErr w:type="spellEnd"/>
            <w:r>
              <w:t xml:space="preserve"> consumer.</w:t>
            </w:r>
            <w:r w:rsidRPr="00C06240">
              <w:t xml:space="preserve"> </w:t>
            </w:r>
          </w:p>
          <w:p w14:paraId="3D4EEF04" w14:textId="77777777" w:rsidR="00213714" w:rsidRPr="00C06240" w:rsidRDefault="00213714" w:rsidP="00405FC9">
            <w:pPr>
              <w:pStyle w:val="TAL"/>
              <w:ind w:left="720"/>
              <w:rPr>
                <w:lang w:val="en-US"/>
              </w:rPr>
            </w:pPr>
          </w:p>
          <w:p w14:paraId="18343CB4" w14:textId="77777777" w:rsidR="00213714" w:rsidRDefault="00213714" w:rsidP="00405FC9">
            <w:pPr>
              <w:pStyle w:val="TAL"/>
              <w:rPr>
                <w:lang w:val="en-US"/>
              </w:rPr>
            </w:pPr>
            <w:r w:rsidRPr="00C06240">
              <w:rPr>
                <w:lang w:val="en-US"/>
              </w:rPr>
              <w:t>Allowed values; Locked/Unlocked</w:t>
            </w:r>
          </w:p>
          <w:p w14:paraId="27098D79" w14:textId="77777777" w:rsidR="00213714" w:rsidRPr="00C06240" w:rsidRDefault="00213714" w:rsidP="00405FC9">
            <w:pPr>
              <w:pStyle w:val="TAL"/>
              <w:rPr>
                <w:lang w:val="en-US"/>
              </w:rPr>
            </w:pPr>
          </w:p>
          <w:p w14:paraId="34852AC2" w14:textId="77777777" w:rsidR="00213714" w:rsidRPr="002B15AA" w:rsidRDefault="00213714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73C6191C" w14:textId="77777777" w:rsidR="00213714" w:rsidRPr="002B15AA" w:rsidRDefault="00213714" w:rsidP="00405FC9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1BE2FB3" w14:textId="77777777" w:rsidR="00213714" w:rsidRPr="00F6081B" w:rsidRDefault="00213714" w:rsidP="00405FC9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A87D" w14:textId="77777777" w:rsidR="00213714" w:rsidRPr="002B15AA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40A4A1AC" w14:textId="77777777" w:rsidR="00213714" w:rsidRPr="002B15AA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6DB0A4C" w14:textId="77777777" w:rsidR="00213714" w:rsidRPr="002B15AA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C26ABAD" w14:textId="77777777" w:rsidR="00213714" w:rsidRPr="002B15AA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294C9D1" w14:textId="77777777" w:rsidR="00213714" w:rsidRPr="002B15AA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710F12B7" w14:textId="77777777" w:rsidR="00213714" w:rsidRPr="00771FA2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213714" w:rsidRPr="00F6081B" w14:paraId="352D9EDC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ACAF" w14:textId="77777777" w:rsidR="00213714" w:rsidRPr="00771FA2" w:rsidRDefault="00213714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assuranceScope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8DFE" w14:textId="77777777" w:rsidR="00213714" w:rsidRDefault="00213714" w:rsidP="00405FC9">
            <w:pPr>
              <w:pStyle w:val="TAL"/>
              <w:spacing w:line="256" w:lineRule="auto"/>
            </w:pPr>
            <w:r>
              <w:t>It indicates the target for assurance goal in terms of a particular location.</w:t>
            </w:r>
          </w:p>
          <w:p w14:paraId="712F09A2" w14:textId="77777777" w:rsidR="00213714" w:rsidRDefault="00213714" w:rsidP="00405FC9">
            <w:pPr>
              <w:pStyle w:val="TAL"/>
              <w:spacing w:line="256" w:lineRule="auto"/>
            </w:pPr>
          </w:p>
          <w:p w14:paraId="34918D2E" w14:textId="77777777" w:rsidR="00213714" w:rsidRPr="00C06240" w:rsidRDefault="00213714" w:rsidP="00405FC9">
            <w:pPr>
              <w:pStyle w:val="TAL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E4F8" w14:textId="77777777" w:rsidR="00213714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AssuranceScope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</w:p>
          <w:p w14:paraId="4B19CDF8" w14:textId="77777777" w:rsidR="00213714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FF6EB2" w14:textId="77777777" w:rsidR="00213714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468711" w14:textId="77777777" w:rsidR="00213714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5B8804C" w14:textId="77777777" w:rsidR="00213714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421EDDBE" w14:textId="77777777" w:rsidR="00213714" w:rsidRPr="002B15AA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771FA2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213714" w:rsidRPr="00F6081B" w14:paraId="2ECF7D5A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39C9" w14:textId="77777777" w:rsidR="00213714" w:rsidRPr="00771FA2" w:rsidRDefault="00213714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t>ManagedEntityIdentifier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A206" w14:textId="77777777" w:rsidR="00213714" w:rsidRDefault="00213714" w:rsidP="00405FC9">
            <w:pPr>
              <w:pStyle w:val="TAL"/>
              <w:spacing w:line="256" w:lineRule="auto"/>
            </w:pPr>
            <w:r>
              <w:t>The DN of a managed entity</w:t>
            </w:r>
          </w:p>
          <w:p w14:paraId="58E97707" w14:textId="77777777" w:rsidR="00213714" w:rsidRDefault="00213714" w:rsidP="00405FC9">
            <w:pPr>
              <w:spacing w:after="0"/>
            </w:pPr>
          </w:p>
          <w:p w14:paraId="0F881FE3" w14:textId="77777777" w:rsidR="00213714" w:rsidRDefault="00213714" w:rsidP="00405FC9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00DB" w14:textId="77777777" w:rsidR="00213714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3CF9D702" w14:textId="77777777" w:rsidR="00213714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napToGrid w:val="0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</w:p>
          <w:p w14:paraId="57BA2E88" w14:textId="77777777" w:rsidR="00213714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C980A33" w14:textId="77777777" w:rsidR="00213714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CC047F" w14:textId="77777777" w:rsidR="00213714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20D537EF" w14:textId="77777777" w:rsidR="00213714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213714" w:rsidRPr="00F6081B" w14:paraId="74FF5E3A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C201" w14:textId="77777777" w:rsidR="00213714" w:rsidRPr="00771FA2" w:rsidRDefault="00213714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t>attributeNameList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982D" w14:textId="77777777" w:rsidR="00213714" w:rsidRDefault="00213714" w:rsidP="00405FC9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</w:t>
            </w:r>
            <w:r w:rsidDel="004D47C2">
              <w:rPr>
                <w:szCs w:val="18"/>
              </w:rPr>
              <w:t>parameter identifies a list</w:t>
            </w:r>
            <w:r w:rsidDel="00747E19"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of</w:t>
            </w:r>
            <w:r w:rsidDel="00E93E43">
              <w:rPr>
                <w:szCs w:val="18"/>
              </w:rPr>
              <w:t>the</w:t>
            </w:r>
            <w:proofErr w:type="spellEnd"/>
            <w:r>
              <w:rPr>
                <w:szCs w:val="18"/>
              </w:rPr>
              <w:t xml:space="preserve"> attributes names of a </w:t>
            </w:r>
            <w:proofErr w:type="spellStart"/>
            <w:r>
              <w:rPr>
                <w:szCs w:val="18"/>
              </w:rPr>
              <w:t>ManagedElement</w:t>
            </w:r>
            <w:proofErr w:type="spellEnd"/>
            <w:r>
              <w:rPr>
                <w:szCs w:val="18"/>
              </w:rPr>
              <w:t xml:space="preserve"> or a Subnetwork identified </w:t>
            </w:r>
            <w:proofErr w:type="gramStart"/>
            <w:r>
              <w:rPr>
                <w:szCs w:val="18"/>
              </w:rPr>
              <w:t xml:space="preserve">with  </w:t>
            </w:r>
            <w:proofErr w:type="spellStart"/>
            <w:r>
              <w:rPr>
                <w:szCs w:val="18"/>
              </w:rPr>
              <w:t>ManagedEntityIdentifier</w:t>
            </w:r>
            <w:proofErr w:type="spellEnd"/>
            <w:proofErr w:type="gramEnd"/>
            <w:r>
              <w:rPr>
                <w:szCs w:val="18"/>
              </w:rPr>
              <w:t xml:space="preserve"> that are </w:t>
            </w:r>
            <w:r w:rsidRPr="00220614">
              <w:rPr>
                <w:b/>
                <w:bCs/>
                <w:szCs w:val="18"/>
              </w:rPr>
              <w:t>not</w:t>
            </w:r>
            <w:r>
              <w:rPr>
                <w:szCs w:val="18"/>
              </w:rPr>
              <w:t xml:space="preserve"> allowed to be modified by an ACCL. </w:t>
            </w:r>
          </w:p>
          <w:p w14:paraId="0E65BAD6" w14:textId="77777777" w:rsidR="00213714" w:rsidRDefault="00213714" w:rsidP="00405FC9">
            <w:pPr>
              <w:pStyle w:val="TAL"/>
              <w:spacing w:line="256" w:lineRule="auto"/>
            </w:pPr>
          </w:p>
          <w:p w14:paraId="6FBD57F7" w14:textId="77777777" w:rsidR="00213714" w:rsidRDefault="00213714" w:rsidP="00405FC9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8FB9" w14:textId="77777777" w:rsidR="00213714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Attribut</w:t>
            </w:r>
            <w:r w:rsidRPr="00BB3387" w:rsidDel="00220614">
              <w:rPr>
                <w:rFonts w:ascii="Arial" w:hAnsi="Arial" w:cs="Arial"/>
                <w:snapToGrid w:val="0"/>
                <w:sz w:val="18"/>
                <w:szCs w:val="18"/>
              </w:rPr>
              <w:t>e</w:t>
            </w:r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Name</w:t>
            </w:r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>List</w:t>
            </w:r>
            <w:proofErr w:type="spellEnd"/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 xml:space="preserve"> of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46A82C0" w14:textId="77777777" w:rsidR="00213714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1526D1B9" w14:textId="77777777" w:rsidR="00213714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del w:id="14" w:author="Eoin1" w:date="2024-05-13T08:57:00Z">
              <w:r w:rsidDel="00A9696F">
                <w:rPr>
                  <w:rFonts w:ascii="Arial" w:hAnsi="Arial" w:cs="Arial"/>
                  <w:snapToGrid w:val="0"/>
                  <w:sz w:val="18"/>
                  <w:szCs w:val="18"/>
                </w:rPr>
                <w:delText>True</w:delText>
              </w:r>
            </w:del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D48751C" w14:textId="77777777" w:rsidR="00213714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2FC170EA" w14:textId="77777777" w:rsidR="00213714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2B158E43" w14:textId="77777777" w:rsidR="00213714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213714" w:rsidRPr="00F6081B" w14:paraId="03D91723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D8A0" w14:textId="77777777" w:rsidR="00213714" w:rsidRPr="00771FA2" w:rsidRDefault="00213714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aCCLDisallowedList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27DA" w14:textId="77777777" w:rsidR="00213714" w:rsidRDefault="00213714" w:rsidP="00405FC9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of </w:t>
            </w:r>
            <w:proofErr w:type="spellStart"/>
            <w:r>
              <w:rPr>
                <w:szCs w:val="18"/>
              </w:rPr>
              <w:t>ACCLDisallowedAttributes</w:t>
            </w:r>
            <w:r w:rsidDel="00537ABF">
              <w:rPr>
                <w:szCs w:val="18"/>
              </w:rPr>
              <w:t>parameter</w:t>
            </w:r>
            <w:proofErr w:type="spellEnd"/>
            <w:r>
              <w:rPr>
                <w:szCs w:val="18"/>
              </w:rPr>
              <w:t xml:space="preserve"> </w:t>
            </w:r>
            <w:r w:rsidDel="00C50631">
              <w:rPr>
                <w:szCs w:val="18"/>
              </w:rPr>
              <w:t xml:space="preserve">identifies the list </w:t>
            </w:r>
            <w:proofErr w:type="gramStart"/>
            <w:r w:rsidDel="00C50631">
              <w:rPr>
                <w:szCs w:val="18"/>
              </w:rPr>
              <w:t xml:space="preserve">of  </w:t>
            </w:r>
            <w:proofErr w:type="spellStart"/>
            <w:r w:rsidDel="00C50631">
              <w:rPr>
                <w:szCs w:val="18"/>
              </w:rPr>
              <w:t>ManagedElement</w:t>
            </w:r>
            <w:proofErr w:type="spellEnd"/>
            <w:proofErr w:type="gramEnd"/>
            <w:r w:rsidDel="00C50631">
              <w:rPr>
                <w:szCs w:val="18"/>
              </w:rPr>
              <w:t xml:space="preserve"> or Subnetwork identified with  </w:t>
            </w:r>
            <w:proofErr w:type="spellStart"/>
            <w:r w:rsidDel="00C50631">
              <w:rPr>
                <w:szCs w:val="18"/>
              </w:rPr>
              <w:t>ManagedEntityIdentifier</w:t>
            </w:r>
            <w:proofErr w:type="spellEnd"/>
            <w:r w:rsidDel="00C50631">
              <w:rPr>
                <w:szCs w:val="18"/>
              </w:rPr>
              <w:t xml:space="preserve"> and corresponding attributes that are not allowed to be modified by an ACCL. </w:t>
            </w:r>
          </w:p>
          <w:p w14:paraId="445A92BD" w14:textId="77777777" w:rsidR="00213714" w:rsidRDefault="00213714" w:rsidP="00405FC9">
            <w:pPr>
              <w:pStyle w:val="TAL"/>
              <w:spacing w:line="256" w:lineRule="auto"/>
            </w:pPr>
          </w:p>
          <w:p w14:paraId="61BC2D82" w14:textId="77777777" w:rsidR="00213714" w:rsidRDefault="00213714" w:rsidP="00405FC9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ADB2" w14:textId="77777777" w:rsidR="00213714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ACCLDisallowedAttributes</w:t>
            </w:r>
            <w:proofErr w:type="spellEnd"/>
          </w:p>
          <w:p w14:paraId="7F56347E" w14:textId="77777777" w:rsidR="00213714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928B3C5" w14:textId="77777777" w:rsidR="00213714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del w:id="15" w:author="Eoin1" w:date="2024-05-13T08:57:00Z">
              <w:r w:rsidDel="00A9696F">
                <w:rPr>
                  <w:rFonts w:ascii="Arial" w:hAnsi="Arial" w:cs="Arial"/>
                  <w:snapToGrid w:val="0"/>
                  <w:sz w:val="18"/>
                  <w:szCs w:val="18"/>
                </w:rPr>
                <w:delText>True</w:delText>
              </w:r>
            </w:del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98558EC" w14:textId="77777777" w:rsidR="00213714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2BB10CBC" w14:textId="77777777" w:rsidR="00213714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42424836" w14:textId="77777777" w:rsidR="00213714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213714" w:rsidRPr="00F6081B" w14:paraId="5B6957F0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532F" w14:textId="77777777" w:rsidR="00213714" w:rsidRPr="00771FA2" w:rsidRDefault="00213714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1821" w14:textId="77777777" w:rsidR="00213714" w:rsidRDefault="00213714" w:rsidP="00405FC9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r>
              <w:rPr>
                <w:rFonts w:ascii="Courier New" w:hAnsi="Courier New" w:cs="Courier New"/>
              </w:rPr>
              <w:t>Status</w:t>
            </w:r>
            <w:proofErr w:type="spellEnd"/>
            <w:r w:rsidDel="00C43A76"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6C9A" w14:textId="77777777" w:rsidR="00213714" w:rsidRPr="00771FA2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del w:id="16" w:author="Eoin1" w:date="2024-05-13T08:57:00Z">
              <w:r w:rsidRPr="00771FA2" w:rsidDel="00E52ED5">
                <w:rPr>
                  <w:rFonts w:ascii="Arial" w:hAnsi="Arial" w:cs="Arial"/>
                  <w:snapToGrid w:val="0"/>
                  <w:sz w:val="18"/>
                  <w:szCs w:val="18"/>
                </w:rPr>
                <w:delText>Integer</w:delText>
              </w:r>
            </w:del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17615C8" w14:textId="77777777" w:rsidR="00213714" w:rsidRPr="00771FA2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A2E5839" w14:textId="77777777" w:rsidR="00213714" w:rsidRPr="00771FA2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EFB4FE1" w14:textId="77777777" w:rsidR="00213714" w:rsidRPr="00771FA2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A346E64" w14:textId="77777777" w:rsidR="00213714" w:rsidRPr="00771FA2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87BAB5A" w14:textId="77777777" w:rsidR="00213714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213714" w:rsidRPr="00F6081B" w14:paraId="450E1118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6D86" w14:textId="77777777" w:rsidR="00213714" w:rsidRPr="00771FA2" w:rsidRDefault="00213714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97A1" w14:textId="77777777" w:rsidR="00213714" w:rsidRDefault="00213714" w:rsidP="00405FC9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TargetStatus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CF55" w14:textId="77777777" w:rsidR="00213714" w:rsidRPr="00771FA2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del w:id="17" w:author="Eoin1" w:date="2024-05-13T08:57:00Z">
              <w:r w:rsidRPr="00771FA2" w:rsidDel="00E52ED5">
                <w:rPr>
                  <w:rFonts w:ascii="Arial" w:hAnsi="Arial" w:cs="Arial"/>
                  <w:snapToGrid w:val="0"/>
                  <w:sz w:val="18"/>
                  <w:szCs w:val="18"/>
                </w:rPr>
                <w:delText>Integer</w:delText>
              </w:r>
            </w:del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330D389" w14:textId="77777777" w:rsidR="00213714" w:rsidRPr="00771FA2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32FF893" w14:textId="77777777" w:rsidR="00213714" w:rsidRPr="00771FA2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25FF606" w14:textId="77777777" w:rsidR="00213714" w:rsidRPr="00771FA2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66DF6C1" w14:textId="77777777" w:rsidR="00213714" w:rsidRPr="00771FA2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3A03B41" w14:textId="77777777" w:rsidR="00213714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213714" w:rsidRPr="00F6081B" w14:paraId="0FB3C6D4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8F73" w14:textId="77777777" w:rsidR="00213714" w:rsidRPr="00771FA2" w:rsidRDefault="00213714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FE6E" w14:textId="77777777" w:rsidR="00213714" w:rsidRDefault="00213714" w:rsidP="00405FC9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ssuranceGoalStatus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78A9" w14:textId="77777777" w:rsidR="00213714" w:rsidRPr="00771FA2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AssuranceGoalStatus</w:t>
            </w:r>
            <w:proofErr w:type="spellEnd"/>
          </w:p>
          <w:p w14:paraId="3B17B5CD" w14:textId="77777777" w:rsidR="00213714" w:rsidRPr="00771FA2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17A63B1D" w14:textId="77777777" w:rsidR="00213714" w:rsidRPr="00771FA2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F367F81" w14:textId="77777777" w:rsidR="00213714" w:rsidRPr="00771FA2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8C66C00" w14:textId="77777777" w:rsidR="00213714" w:rsidRPr="00771FA2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F2A2AAA" w14:textId="77777777" w:rsidR="00213714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213714" w:rsidRPr="00F6081B" w14:paraId="28357D0A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6B49" w14:textId="77777777" w:rsidR="00213714" w:rsidRPr="00771FA2" w:rsidRDefault="00213714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assuranceTargetStatusList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B92B" w14:textId="77777777" w:rsidR="00213714" w:rsidRDefault="00213714" w:rsidP="00405FC9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/>
              </w:rPr>
              <w:t>assuranceTargetStatus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84F4" w14:textId="77777777" w:rsidR="00213714" w:rsidRPr="00771FA2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AssuranceTargetStatus</w:t>
            </w:r>
            <w:proofErr w:type="spellEnd"/>
          </w:p>
          <w:p w14:paraId="0D9078C8" w14:textId="77777777" w:rsidR="00213714" w:rsidRPr="00771FA2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7A7658F5" w14:textId="77777777" w:rsidR="00213714" w:rsidRPr="00771FA2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3FBA13" w14:textId="77777777" w:rsidR="00213714" w:rsidRPr="00771FA2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CD2232D" w14:textId="77777777" w:rsidR="00213714" w:rsidRPr="00771FA2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49C38A1" w14:textId="77777777" w:rsidR="00213714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213714" w:rsidRPr="00F6081B" w14:paraId="23DE50A6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A88C" w14:textId="77777777" w:rsidR="00213714" w:rsidRPr="00771FA2" w:rsidRDefault="00213714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</w:t>
            </w:r>
            <w:r w:rsidRPr="00771FA2" w:rsidDel="006442B0">
              <w:rPr>
                <w:rFonts w:ascii="Courier New" w:hAnsi="Courier New" w:cs="Courier New"/>
                <w:sz w:val="18"/>
                <w:szCs w:val="18"/>
              </w:rPr>
              <w:t>Dn</w:t>
            </w:r>
            <w:r w:rsidRPr="00771FA2">
              <w:rPr>
                <w:rFonts w:ascii="Courier New" w:hAnsi="Courier New" w:cs="Courier New"/>
                <w:sz w:val="18"/>
                <w:szCs w:val="18"/>
              </w:rPr>
              <w:t>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DA60" w14:textId="77777777" w:rsidR="00213714" w:rsidRDefault="00213714" w:rsidP="00405FC9">
            <w:pPr>
              <w:pStyle w:val="TAL"/>
              <w:spacing w:line="256" w:lineRule="auto"/>
            </w:pPr>
            <w:r>
              <w:rPr>
                <w:rFonts w:cs="Arial"/>
                <w:snapToGrid w:val="0"/>
                <w:szCs w:val="18"/>
              </w:rPr>
              <w:t xml:space="preserve">It holds the identity in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that uniquely identifies the corresponding </w:t>
            </w:r>
            <w:proofErr w:type="spellStart"/>
            <w:r w:rsidDel="00115AD3">
              <w:rPr>
                <w:rFonts w:cs="Arial"/>
                <w:snapToGrid w:val="0"/>
                <w:szCs w:val="18"/>
              </w:rPr>
              <w:t>Dn</w:t>
            </w:r>
            <w:proofErr w:type="spellEnd"/>
            <w:r w:rsidDel="00115AD3">
              <w:rPr>
                <w:rFonts w:cs="Arial"/>
                <w:snapToGrid w:val="0"/>
                <w:szCs w:val="18"/>
              </w:rPr>
              <w:t xml:space="preserve"> of the</w:t>
            </w:r>
            <w:r>
              <w:rPr>
                <w:rFonts w:cs="Arial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  <w:r w:rsidDel="00115AD3">
              <w:rPr>
                <w:rFonts w:cs="Arial"/>
                <w:snapToGrid w:val="0"/>
                <w:szCs w:val="18"/>
              </w:rPr>
              <w:t xml:space="preserve">for which the </w:t>
            </w:r>
            <w:proofErr w:type="spellStart"/>
            <w:r w:rsidDel="00115AD3"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 w:rsidDel="00115AD3">
              <w:rPr>
                <w:rFonts w:cs="Arial"/>
                <w:snapToGrid w:val="0"/>
                <w:szCs w:val="18"/>
              </w:rPr>
              <w:t xml:space="preserve"> applies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74B5" w14:textId="77777777" w:rsidR="00213714" w:rsidRPr="00771FA2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Dn</w:t>
            </w:r>
            <w:proofErr w:type="spellEnd"/>
          </w:p>
          <w:p w14:paraId="01E829CF" w14:textId="77777777" w:rsidR="00213714" w:rsidRPr="00771FA2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298ACD0" w14:textId="77777777" w:rsidR="00213714" w:rsidRPr="00771FA2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62A6D65" w14:textId="77777777" w:rsidR="00213714" w:rsidRPr="00771FA2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4B3B79F" w14:textId="77777777" w:rsidR="00213714" w:rsidRPr="00771FA2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D983963" w14:textId="77777777" w:rsidR="00213714" w:rsidRDefault="00213714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213714" w:rsidRPr="00F6081B" w14:paraId="0EDFDD15" w14:textId="77777777" w:rsidTr="00405FC9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C74C" w14:textId="77777777" w:rsidR="00213714" w:rsidRPr="00F6081B" w:rsidRDefault="00213714" w:rsidP="00405FC9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0B928408" w14:textId="77777777" w:rsidR="00213714" w:rsidRPr="00422E92" w:rsidRDefault="00213714" w:rsidP="00405FC9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0022A6D9" w14:textId="77777777" w:rsidR="005673CE" w:rsidRDefault="005673C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3167" w14:paraId="1D09C4FD" w14:textId="77777777" w:rsidTr="009448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4F318C3" w14:textId="7E7A0475" w:rsidR="00073167" w:rsidRDefault="00073167" w:rsidP="009448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modification</w:t>
            </w:r>
          </w:p>
        </w:tc>
      </w:tr>
    </w:tbl>
    <w:p w14:paraId="7543860B" w14:textId="77777777" w:rsidR="00073167" w:rsidRDefault="00073167">
      <w:pPr>
        <w:rPr>
          <w:noProof/>
        </w:rPr>
      </w:pPr>
    </w:p>
    <w:sectPr w:rsidR="0007316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95C5F" w14:textId="77777777" w:rsidR="005A7D40" w:rsidRDefault="005A7D40">
      <w:r>
        <w:separator/>
      </w:r>
    </w:p>
  </w:endnote>
  <w:endnote w:type="continuationSeparator" w:id="0">
    <w:p w14:paraId="6528F405" w14:textId="77777777" w:rsidR="005A7D40" w:rsidRDefault="005A7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8F54E" w14:textId="77777777" w:rsidR="005A7D40" w:rsidRDefault="005A7D40">
      <w:r>
        <w:separator/>
      </w:r>
    </w:p>
  </w:footnote>
  <w:footnote w:type="continuationSeparator" w:id="0">
    <w:p w14:paraId="01CAE5A4" w14:textId="77777777" w:rsidR="005A7D40" w:rsidRDefault="005A7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2"/>
  </w:num>
  <w:num w:numId="5" w16cid:durableId="1342317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8636366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2076971616">
    <w:abstractNumId w:val="11"/>
  </w:num>
  <w:num w:numId="8" w16cid:durableId="860583238">
    <w:abstractNumId w:val="18"/>
  </w:num>
  <w:num w:numId="9" w16cid:durableId="1150831102">
    <w:abstractNumId w:val="21"/>
  </w:num>
  <w:num w:numId="10" w16cid:durableId="1277758009">
    <w:abstractNumId w:val="22"/>
  </w:num>
  <w:num w:numId="11" w16cid:durableId="1501894112">
    <w:abstractNumId w:val="13"/>
  </w:num>
  <w:num w:numId="12" w16cid:durableId="2032414403">
    <w:abstractNumId w:val="16"/>
  </w:num>
  <w:num w:numId="13" w16cid:durableId="990448705">
    <w:abstractNumId w:val="19"/>
  </w:num>
  <w:num w:numId="14" w16cid:durableId="1220824458">
    <w:abstractNumId w:val="20"/>
  </w:num>
  <w:num w:numId="15" w16cid:durableId="1717506040">
    <w:abstractNumId w:val="9"/>
  </w:num>
  <w:num w:numId="16" w16cid:durableId="1639721274">
    <w:abstractNumId w:val="7"/>
  </w:num>
  <w:num w:numId="17" w16cid:durableId="1487894088">
    <w:abstractNumId w:val="6"/>
  </w:num>
  <w:num w:numId="18" w16cid:durableId="2001497753">
    <w:abstractNumId w:val="5"/>
  </w:num>
  <w:num w:numId="19" w16cid:durableId="835389557">
    <w:abstractNumId w:val="4"/>
  </w:num>
  <w:num w:numId="20" w16cid:durableId="279579337">
    <w:abstractNumId w:val="3"/>
  </w:num>
  <w:num w:numId="21" w16cid:durableId="1980500769">
    <w:abstractNumId w:val="8"/>
  </w:num>
  <w:num w:numId="22" w16cid:durableId="673191521">
    <w:abstractNumId w:val="14"/>
  </w:num>
  <w:num w:numId="23" w16cid:durableId="1662542559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9936815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1">
    <w15:presenceInfo w15:providerId="None" w15:userId="Eo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11098"/>
    <w:rsid w:val="00022E4A"/>
    <w:rsid w:val="00073167"/>
    <w:rsid w:val="000A6394"/>
    <w:rsid w:val="000B7FED"/>
    <w:rsid w:val="000C038A"/>
    <w:rsid w:val="000C6598"/>
    <w:rsid w:val="000D44B3"/>
    <w:rsid w:val="000E014D"/>
    <w:rsid w:val="000E2A0B"/>
    <w:rsid w:val="000F20A9"/>
    <w:rsid w:val="00145D43"/>
    <w:rsid w:val="00192C46"/>
    <w:rsid w:val="001A08B3"/>
    <w:rsid w:val="001A7B60"/>
    <w:rsid w:val="001B52F0"/>
    <w:rsid w:val="001B7A65"/>
    <w:rsid w:val="001C1B8E"/>
    <w:rsid w:val="001E293E"/>
    <w:rsid w:val="001E41F3"/>
    <w:rsid w:val="001F04E6"/>
    <w:rsid w:val="00205F84"/>
    <w:rsid w:val="00213714"/>
    <w:rsid w:val="0026004D"/>
    <w:rsid w:val="002640DD"/>
    <w:rsid w:val="00267CD3"/>
    <w:rsid w:val="002741D8"/>
    <w:rsid w:val="00275D12"/>
    <w:rsid w:val="00284FEB"/>
    <w:rsid w:val="002860C4"/>
    <w:rsid w:val="002A3A7F"/>
    <w:rsid w:val="002B5741"/>
    <w:rsid w:val="002D7B88"/>
    <w:rsid w:val="002E472E"/>
    <w:rsid w:val="002F5BEA"/>
    <w:rsid w:val="002F7B6B"/>
    <w:rsid w:val="00305409"/>
    <w:rsid w:val="003217B0"/>
    <w:rsid w:val="0034108E"/>
    <w:rsid w:val="003609EF"/>
    <w:rsid w:val="0036231A"/>
    <w:rsid w:val="00374DD4"/>
    <w:rsid w:val="00387553"/>
    <w:rsid w:val="003A49CB"/>
    <w:rsid w:val="003E1A36"/>
    <w:rsid w:val="003E2425"/>
    <w:rsid w:val="003F38D8"/>
    <w:rsid w:val="00410371"/>
    <w:rsid w:val="004242F1"/>
    <w:rsid w:val="00427C3D"/>
    <w:rsid w:val="004A52C6"/>
    <w:rsid w:val="004B75B7"/>
    <w:rsid w:val="004D1D31"/>
    <w:rsid w:val="004E7AB5"/>
    <w:rsid w:val="004F2CBA"/>
    <w:rsid w:val="005009D9"/>
    <w:rsid w:val="0051580D"/>
    <w:rsid w:val="00547111"/>
    <w:rsid w:val="00552668"/>
    <w:rsid w:val="005658F2"/>
    <w:rsid w:val="005673CE"/>
    <w:rsid w:val="00586EA3"/>
    <w:rsid w:val="00592D74"/>
    <w:rsid w:val="005937A5"/>
    <w:rsid w:val="005A7D40"/>
    <w:rsid w:val="005D6EAF"/>
    <w:rsid w:val="005E2C44"/>
    <w:rsid w:val="00621188"/>
    <w:rsid w:val="006257ED"/>
    <w:rsid w:val="006266F2"/>
    <w:rsid w:val="00640613"/>
    <w:rsid w:val="0065536E"/>
    <w:rsid w:val="00665C47"/>
    <w:rsid w:val="006755AA"/>
    <w:rsid w:val="0068622F"/>
    <w:rsid w:val="00695808"/>
    <w:rsid w:val="006B46FB"/>
    <w:rsid w:val="006B6502"/>
    <w:rsid w:val="006D727C"/>
    <w:rsid w:val="006E21FB"/>
    <w:rsid w:val="006F5C5A"/>
    <w:rsid w:val="00766696"/>
    <w:rsid w:val="00774B49"/>
    <w:rsid w:val="00785599"/>
    <w:rsid w:val="00792342"/>
    <w:rsid w:val="007977A8"/>
    <w:rsid w:val="007B512A"/>
    <w:rsid w:val="007C2097"/>
    <w:rsid w:val="007D66ED"/>
    <w:rsid w:val="007D6A07"/>
    <w:rsid w:val="007F7259"/>
    <w:rsid w:val="008040A8"/>
    <w:rsid w:val="008279FA"/>
    <w:rsid w:val="008626E7"/>
    <w:rsid w:val="00870A9F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73E1"/>
    <w:rsid w:val="00941E30"/>
    <w:rsid w:val="009608DD"/>
    <w:rsid w:val="009777D9"/>
    <w:rsid w:val="00991B88"/>
    <w:rsid w:val="009A5753"/>
    <w:rsid w:val="009A579D"/>
    <w:rsid w:val="009E10A1"/>
    <w:rsid w:val="009E3297"/>
    <w:rsid w:val="009F734F"/>
    <w:rsid w:val="00A03577"/>
    <w:rsid w:val="00A066CE"/>
    <w:rsid w:val="00A1069F"/>
    <w:rsid w:val="00A246B6"/>
    <w:rsid w:val="00A47E70"/>
    <w:rsid w:val="00A50CF0"/>
    <w:rsid w:val="00A7671C"/>
    <w:rsid w:val="00AA2CBC"/>
    <w:rsid w:val="00AC2064"/>
    <w:rsid w:val="00AC48C7"/>
    <w:rsid w:val="00AC5820"/>
    <w:rsid w:val="00AD1CD8"/>
    <w:rsid w:val="00AE5DD8"/>
    <w:rsid w:val="00B13F88"/>
    <w:rsid w:val="00B16A96"/>
    <w:rsid w:val="00B258BB"/>
    <w:rsid w:val="00B353F9"/>
    <w:rsid w:val="00B62B38"/>
    <w:rsid w:val="00B63EF5"/>
    <w:rsid w:val="00B664F9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13AB0"/>
    <w:rsid w:val="00C61A91"/>
    <w:rsid w:val="00C66BA2"/>
    <w:rsid w:val="00C76189"/>
    <w:rsid w:val="00C83D05"/>
    <w:rsid w:val="00C95985"/>
    <w:rsid w:val="00CC081F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86827"/>
    <w:rsid w:val="00DC6DB3"/>
    <w:rsid w:val="00DD33F2"/>
    <w:rsid w:val="00DE34CF"/>
    <w:rsid w:val="00DF4EA2"/>
    <w:rsid w:val="00E054E2"/>
    <w:rsid w:val="00E12E1A"/>
    <w:rsid w:val="00E13F3D"/>
    <w:rsid w:val="00E34898"/>
    <w:rsid w:val="00E3688C"/>
    <w:rsid w:val="00EB09B7"/>
    <w:rsid w:val="00EE7D7C"/>
    <w:rsid w:val="00F01566"/>
    <w:rsid w:val="00F1734D"/>
    <w:rsid w:val="00F25D98"/>
    <w:rsid w:val="00F300FB"/>
    <w:rsid w:val="00F53069"/>
    <w:rsid w:val="00F77575"/>
    <w:rsid w:val="00FA7ECD"/>
    <w:rsid w:val="00FB6386"/>
    <w:rsid w:val="00FE16F1"/>
    <w:rsid w:val="00FE2DC9"/>
    <w:rsid w:val="00FF7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E368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368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688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368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061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640613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64061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40613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40613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640613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rsid w:val="00640613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406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64061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40613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6406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40613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640613"/>
    <w:rPr>
      <w:lang w:eastAsia="en-US"/>
    </w:rPr>
  </w:style>
  <w:style w:type="character" w:customStyle="1" w:styleId="B1Car">
    <w:name w:val="B1+ Car"/>
    <w:link w:val="B1"/>
    <w:rsid w:val="0064061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640613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6406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40613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640613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0613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640613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4061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406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64061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40613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64061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325</TotalTime>
  <Pages>6</Pages>
  <Words>1168</Words>
  <Characters>8155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Eoin1</cp:lastModifiedBy>
  <cp:revision>84</cp:revision>
  <cp:lastPrinted>1900-01-01T00:00:00Z</cp:lastPrinted>
  <dcterms:created xsi:type="dcterms:W3CDTF">2020-02-03T08:32:00Z</dcterms:created>
  <dcterms:modified xsi:type="dcterms:W3CDTF">2024-05-17T09:22:00Z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